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02410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MARMION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5CB462A3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</w:p>
    <w:p w14:paraId="0F38E57A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</w:p>
    <w:p w14:paraId="14C84021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May1405</w:t>
      </w:r>
      <w:r>
        <w:rPr>
          <w:rFonts w:ascii="Times New Roman" w:hAnsi="Times New Roman" w:cs="Times New Roman"/>
          <w:sz w:val="24"/>
          <w:szCs w:val="24"/>
        </w:rPr>
        <w:tab/>
        <w:t>He was licensed for the private celebration of divine services.</w:t>
      </w:r>
    </w:p>
    <w:p w14:paraId="6150FE6A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B3D0CD5" w14:textId="77777777" w:rsidR="0076210D" w:rsidRDefault="0076210D" w:rsidP="0076210D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p.30)</w:t>
      </w:r>
    </w:p>
    <w:p w14:paraId="70224FE5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</w:p>
    <w:p w14:paraId="6F600298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</w:p>
    <w:p w14:paraId="51506B8B" w14:textId="77777777" w:rsidR="0076210D" w:rsidRDefault="0076210D" w:rsidP="007621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2022</w:t>
      </w:r>
    </w:p>
    <w:p w14:paraId="69DED8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773DE" w14:textId="77777777" w:rsidR="0076210D" w:rsidRDefault="0076210D" w:rsidP="009139A6">
      <w:r>
        <w:separator/>
      </w:r>
    </w:p>
  </w:endnote>
  <w:endnote w:type="continuationSeparator" w:id="0">
    <w:p w14:paraId="04273662" w14:textId="77777777" w:rsidR="0076210D" w:rsidRDefault="007621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43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013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44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6E840" w14:textId="77777777" w:rsidR="0076210D" w:rsidRDefault="0076210D" w:rsidP="009139A6">
      <w:r>
        <w:separator/>
      </w:r>
    </w:p>
  </w:footnote>
  <w:footnote w:type="continuationSeparator" w:id="0">
    <w:p w14:paraId="4316A16F" w14:textId="77777777" w:rsidR="0076210D" w:rsidRDefault="007621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8D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51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66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10D"/>
    <w:rsid w:val="000666E0"/>
    <w:rsid w:val="002510B7"/>
    <w:rsid w:val="005C130B"/>
    <w:rsid w:val="0076210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EC53F"/>
  <w15:chartTrackingRefBased/>
  <w15:docId w15:val="{3D775FA8-1ED5-43F7-80A6-8931CE54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10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2023-03-01T20:28:00Z</dcterms:created>
  <dcterms:modified xsi:type="dcterms:W3CDTF">2023-03-01T20:29:00Z</dcterms:modified>
</cp:coreProperties>
</file>